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Heading1"/>
      </w:pPr>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4" tooltip="300"/>
                    </pic:cNvPr>
                    <pic:cNvPicPr>
                      <a:picLocks noChangeAspect="1" noChangeArrowheads="1"/>
                    </pic:cNvPicPr>
                  </pic:nvPicPr>
                  <pic:blipFill>
                    <a:blip r:embed="rId5" r:link="rId6"/>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601E6F"/>
    <w:rsid w:val="006C0BD7"/>
    <w:rsid w:val="00752908"/>
    <w:rsid w:val="007B3A83"/>
    <w:rsid w:val="007B7B42"/>
    <w:rsid w:val="007D0B4C"/>
    <w:rsid w:val="00840A3C"/>
    <w:rsid w:val="00950B33"/>
    <w:rsid w:val="00A15A8D"/>
    <w:rsid w:val="00A939C7"/>
    <w:rsid w:val="00B97BE3"/>
    <w:rsid w:val="00EB5E1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D2BEE00-ACDD-41B2-988D-04897160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64/95/12/10m.jpg"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hyperlink" Target="http://www.imdb.com/title/tt0416449/photogallery" TargetMode="Externa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03BA3B-3F81-47B2-9C7D-2F65C0031EAE}"/>
</file>

<file path=customXml/itemProps2.xml><?xml version="1.0" encoding="utf-8"?>
<ds:datastoreItem xmlns:ds="http://schemas.openxmlformats.org/officeDocument/2006/customXml" ds:itemID="{3E1E5AAC-5CF2-4561-9E19-5328FE4B1CD0}"/>
</file>

<file path=customXml/itemProps3.xml><?xml version="1.0" encoding="utf-8"?>
<ds:datastoreItem xmlns:ds="http://schemas.openxmlformats.org/officeDocument/2006/customXml" ds:itemID="{EA87E381-2E6D-4C48-86BD-A08ECF5E77F2}"/>
</file>

<file path=docProps/app.xml><?xml version="1.0" encoding="utf-8"?>
<Properties xmlns="http://schemas.openxmlformats.org/officeDocument/2006/extended-properties" xmlns:vt="http://schemas.openxmlformats.org/officeDocument/2006/docPropsVTypes">
  <Template>Filmanmeldelse.dot</Template>
  <TotalTime>2</TotalTime>
  <Pages>2</Pages>
  <Words>565</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6</cp:revision>
  <dcterms:created xsi:type="dcterms:W3CDTF">2007-04-19T13:51:00Z</dcterms:created>
  <dcterms:modified xsi:type="dcterms:W3CDTF">2013-10-10T09:10:00Z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